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D29" w:rsidRDefault="00981D29" w:rsidP="00981D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PLUMMER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:rsidR="00981D29" w:rsidRDefault="00981D29" w:rsidP="00981D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81D29" w:rsidRDefault="00981D29" w:rsidP="00981D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81D29" w:rsidRDefault="00981D29" w:rsidP="00981D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Sep.1440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Newcastle-upon-</w:t>
      </w:r>
    </w:p>
    <w:p w:rsidR="00981D29" w:rsidRDefault="00981D29" w:rsidP="00981D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Tyne into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Belasys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981D29" w:rsidRDefault="00981D29" w:rsidP="00981D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139E9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25-367)</w:t>
      </w:r>
    </w:p>
    <w:p w:rsidR="00981D29" w:rsidRDefault="00981D29" w:rsidP="00981D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81D29" w:rsidRDefault="00981D29" w:rsidP="00981D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981D29" w:rsidRDefault="00981D29" w:rsidP="00981D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December 2015</w:t>
      </w:r>
      <w:bookmarkStart w:id="0" w:name="_GoBack"/>
      <w:bookmarkEnd w:id="0"/>
    </w:p>
    <w:sectPr w:rsidR="00DD5B8A" w:rsidRPr="00981D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D29" w:rsidRDefault="00981D29" w:rsidP="00564E3C">
      <w:pPr>
        <w:spacing w:after="0" w:line="240" w:lineRule="auto"/>
      </w:pPr>
      <w:r>
        <w:separator/>
      </w:r>
    </w:p>
  </w:endnote>
  <w:endnote w:type="continuationSeparator" w:id="0">
    <w:p w:rsidR="00981D29" w:rsidRDefault="00981D2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81D29">
      <w:rPr>
        <w:rFonts w:ascii="Times New Roman" w:hAnsi="Times New Roman" w:cs="Times New Roman"/>
        <w:noProof/>
        <w:sz w:val="24"/>
        <w:szCs w:val="24"/>
      </w:rPr>
      <w:t>4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D29" w:rsidRDefault="00981D29" w:rsidP="00564E3C">
      <w:pPr>
        <w:spacing w:after="0" w:line="240" w:lineRule="auto"/>
      </w:pPr>
      <w:r>
        <w:separator/>
      </w:r>
    </w:p>
  </w:footnote>
  <w:footnote w:type="continuationSeparator" w:id="0">
    <w:p w:rsidR="00981D29" w:rsidRDefault="00981D2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D29"/>
    <w:rsid w:val="00372DC6"/>
    <w:rsid w:val="00564E3C"/>
    <w:rsid w:val="0064591D"/>
    <w:rsid w:val="00981D2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662FBD"/>
  <w15:chartTrackingRefBased/>
  <w15:docId w15:val="{5A1A15F9-B15A-439C-A793-8C7D0C470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981D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2015-12-04T22:27:00Z</dcterms:created>
  <dcterms:modified xsi:type="dcterms:W3CDTF">2015-12-04T22:28:00Z</dcterms:modified>
</cp:coreProperties>
</file>